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44" w:rsidRDefault="00321744" w:rsidP="00970CF9">
      <w:pPr>
        <w:keepNext/>
        <w:spacing w:before="59"/>
        <w:ind w:left="4521" w:right="837" w:hanging="3627"/>
        <w:jc w:val="center"/>
        <w:rPr>
          <w:b/>
          <w:sz w:val="28"/>
        </w:rPr>
      </w:pPr>
      <w:r>
        <w:rPr>
          <w:b/>
          <w:sz w:val="28"/>
        </w:rPr>
        <w:t>Задания практического тура МЭВсОШ по ОБЗР 7-8 классы</w:t>
      </w:r>
    </w:p>
    <w:p w:rsidR="00321744" w:rsidRDefault="00321744" w:rsidP="00970CF9">
      <w:pPr>
        <w:pStyle w:val="BodyText"/>
        <w:keepNext/>
        <w:spacing w:before="9"/>
        <w:ind w:left="20"/>
        <w:rPr>
          <w:spacing w:val="-5"/>
        </w:rPr>
      </w:pPr>
    </w:p>
    <w:p w:rsidR="00321744" w:rsidRDefault="00321744" w:rsidP="00970CF9">
      <w:pPr>
        <w:pStyle w:val="BodyText"/>
        <w:keepNext/>
        <w:spacing w:before="9"/>
        <w:ind w:left="20"/>
        <w:rPr>
          <w:spacing w:val="-5"/>
        </w:rPr>
      </w:pPr>
      <w:r>
        <w:t xml:space="preserve">Задание </w:t>
      </w:r>
      <w:r>
        <w:rPr>
          <w:spacing w:val="-5"/>
        </w:rPr>
        <w:t>1.</w:t>
      </w:r>
    </w:p>
    <w:p w:rsidR="00321744" w:rsidRDefault="00321744" w:rsidP="00970CF9">
      <w:pPr>
        <w:pStyle w:val="BodyText"/>
        <w:keepNext/>
        <w:spacing w:before="9"/>
        <w:ind w:left="20"/>
        <w:rPr>
          <w:spacing w:val="-5"/>
        </w:rPr>
      </w:pPr>
    </w:p>
    <w:p w:rsidR="00321744" w:rsidRDefault="00321744" w:rsidP="00970CF9">
      <w:pPr>
        <w:keepNext/>
        <w:widowControl/>
        <w:autoSpaceDE/>
        <w:autoSpaceDN/>
        <w:jc w:val="both"/>
        <w:rPr>
          <w:color w:val="000000"/>
          <w:sz w:val="28"/>
          <w:lang w:eastAsia="ru-RU"/>
        </w:rPr>
      </w:pPr>
      <w:r w:rsidRPr="00E27BFB">
        <w:rPr>
          <w:b/>
          <w:bCs/>
          <w:color w:val="000000"/>
          <w:sz w:val="28"/>
          <w:lang w:eastAsia="ru-RU"/>
        </w:rPr>
        <w:t>Передача сигналов бедствия передаваемых жестами. Показать жестом за</w:t>
      </w:r>
      <w:r w:rsidRPr="00E27BFB">
        <w:rPr>
          <w:b/>
          <w:bCs/>
          <w:color w:val="000000"/>
          <w:sz w:val="28"/>
          <w:szCs w:val="28"/>
          <w:lang w:eastAsia="ru-RU"/>
        </w:rPr>
        <w:br/>
      </w:r>
      <w:r w:rsidRPr="00E27BFB">
        <w:rPr>
          <w:b/>
          <w:bCs/>
          <w:color w:val="000000"/>
          <w:sz w:val="28"/>
          <w:lang w:eastAsia="ru-RU"/>
        </w:rPr>
        <w:t>контрольное время выбранное участником «Значение сигнала» из числа</w:t>
      </w:r>
      <w:r w:rsidRPr="00E27BFB">
        <w:rPr>
          <w:b/>
          <w:bCs/>
          <w:color w:val="000000"/>
          <w:sz w:val="28"/>
          <w:szCs w:val="28"/>
          <w:lang w:eastAsia="ru-RU"/>
        </w:rPr>
        <w:br/>
      </w:r>
      <w:r w:rsidRPr="00E27BFB">
        <w:rPr>
          <w:b/>
          <w:bCs/>
          <w:color w:val="000000"/>
          <w:sz w:val="28"/>
          <w:lang w:eastAsia="ru-RU"/>
        </w:rPr>
        <w:t>находящихся на столе перевёрнутых карточек. Контрольное время – 15 сек.</w:t>
      </w:r>
      <w:r w:rsidRPr="00E27BFB">
        <w:rPr>
          <w:b/>
          <w:bCs/>
          <w:color w:val="000000"/>
          <w:sz w:val="28"/>
          <w:szCs w:val="28"/>
          <w:lang w:eastAsia="ru-RU"/>
        </w:rPr>
        <w:br/>
      </w:r>
      <w:r w:rsidRPr="00E27BFB">
        <w:rPr>
          <w:color w:val="000000"/>
          <w:sz w:val="28"/>
          <w:lang w:eastAsia="ru-RU"/>
        </w:rPr>
        <w:t>Условия: Перечень сигналов определяется жюри олимпиады</w:t>
      </w:r>
    </w:p>
    <w:p w:rsidR="00321744" w:rsidRPr="00E27BFB" w:rsidRDefault="00321744" w:rsidP="00970CF9">
      <w:pPr>
        <w:keepNext/>
        <w:widowControl/>
        <w:autoSpaceDE/>
        <w:autoSpaceDN/>
        <w:jc w:val="both"/>
        <w:rPr>
          <w:sz w:val="24"/>
          <w:szCs w:val="24"/>
          <w:lang w:eastAsia="ru-RU"/>
        </w:rPr>
      </w:pPr>
      <w:r w:rsidRPr="00E27BFB">
        <w:rPr>
          <w:color w:val="000000"/>
          <w:sz w:val="28"/>
          <w:lang w:eastAsia="ru-RU"/>
        </w:rPr>
        <w:t xml:space="preserve">Максимальная оценка – </w:t>
      </w:r>
      <w:r w:rsidRPr="00E27BFB">
        <w:rPr>
          <w:b/>
          <w:bCs/>
          <w:color w:val="000000"/>
          <w:sz w:val="28"/>
          <w:lang w:eastAsia="ru-RU"/>
        </w:rPr>
        <w:t>25 баллов.</w:t>
      </w:r>
    </w:p>
    <w:tbl>
      <w:tblPr>
        <w:tblW w:w="9618" w:type="dxa"/>
        <w:tblInd w:w="4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68"/>
        <w:gridCol w:w="7610"/>
        <w:gridCol w:w="1240"/>
      </w:tblGrid>
      <w:tr w:rsidR="00321744" w:rsidRPr="00E27BFB" w:rsidTr="005F3804">
        <w:trPr>
          <w:trHeight w:val="234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№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Перечень ошибок и погрешностей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Штраф</w:t>
            </w:r>
          </w:p>
        </w:tc>
      </w:tr>
      <w:tr w:rsidR="00321744" w:rsidRPr="00E27BFB" w:rsidTr="005F3804">
        <w:trPr>
          <w:trHeight w:val="178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1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Неправильно изображён сигнал бедствия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21744" w:rsidRPr="00E27BFB" w:rsidTr="005F3804">
        <w:trPr>
          <w:trHeight w:val="39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2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Сигнал бедствия показан по окончании контрольного времени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21744" w:rsidRPr="00E27BFB" w:rsidTr="005F3804">
        <w:trPr>
          <w:trHeight w:val="6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3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Отказ от выполнения задания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25</w:t>
            </w:r>
          </w:p>
        </w:tc>
      </w:tr>
      <w:tr w:rsidR="00321744" w:rsidRPr="00E27BFB" w:rsidTr="005F3804">
        <w:trPr>
          <w:trHeight w:val="6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4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Помощь (подсказка) со стороны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25</w:t>
            </w:r>
          </w:p>
        </w:tc>
      </w:tr>
      <w:tr w:rsidR="00321744" w:rsidRPr="00E27BFB" w:rsidTr="005F3804">
        <w:trPr>
          <w:trHeight w:val="55"/>
        </w:trPr>
        <w:tc>
          <w:tcPr>
            <w:tcW w:w="8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Сумма штрафных баллов</w:t>
            </w:r>
          </w:p>
        </w:tc>
        <w:tc>
          <w:tcPr>
            <w:tcW w:w="1240" w:type="dxa"/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321744" w:rsidRPr="00E27BFB" w:rsidTr="005F3804">
        <w:trPr>
          <w:trHeight w:val="79"/>
        </w:trPr>
        <w:tc>
          <w:tcPr>
            <w:tcW w:w="8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Оценка задания с учетом штрафных баллов (не менее 0)</w:t>
            </w:r>
          </w:p>
        </w:tc>
        <w:tc>
          <w:tcPr>
            <w:tcW w:w="1240" w:type="dxa"/>
            <w:vAlign w:val="center"/>
          </w:tcPr>
          <w:p w:rsidR="00321744" w:rsidRPr="00E27BFB" w:rsidRDefault="00321744" w:rsidP="00970CF9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</w:tbl>
    <w:p w:rsidR="00321744" w:rsidRDefault="00321744" w:rsidP="00970CF9">
      <w:pPr>
        <w:pStyle w:val="BodyText"/>
        <w:keepNext/>
        <w:spacing w:before="9"/>
        <w:ind w:left="20"/>
        <w:rPr>
          <w:spacing w:val="-5"/>
        </w:rPr>
      </w:pPr>
    </w:p>
    <w:p w:rsidR="00321744" w:rsidRDefault="00321744" w:rsidP="00970CF9">
      <w:pPr>
        <w:pStyle w:val="BodyText"/>
        <w:keepNext/>
        <w:spacing w:before="321"/>
        <w:ind w:left="0"/>
      </w:pPr>
      <w:r>
        <w:t>Задание 2.</w:t>
      </w:r>
    </w:p>
    <w:p w:rsidR="00321744" w:rsidRDefault="00321744" w:rsidP="00970CF9">
      <w:pPr>
        <w:pStyle w:val="BodyText"/>
        <w:keepNext/>
        <w:spacing w:before="321"/>
        <w:ind w:left="110"/>
      </w:pPr>
      <w:r>
        <w:t>Выживание в природной среде.</w:t>
      </w:r>
    </w:p>
    <w:p w:rsidR="00321744" w:rsidRPr="00242650" w:rsidRDefault="00321744" w:rsidP="00970CF9">
      <w:pPr>
        <w:pStyle w:val="BodyText"/>
        <w:keepNext/>
        <w:spacing w:before="321"/>
        <w:ind w:left="110"/>
      </w:pPr>
      <w:r w:rsidRPr="00242650">
        <w:t>Определение направления на север в солнечную погоду с помощью палки.</w:t>
      </w:r>
    </w:p>
    <w:p w:rsidR="00321744" w:rsidRPr="00242650" w:rsidRDefault="00321744" w:rsidP="00970CF9">
      <w:pPr>
        <w:pStyle w:val="BodyText"/>
        <w:keepNext/>
        <w:spacing w:before="321"/>
        <w:ind w:left="110"/>
        <w:jc w:val="both"/>
        <w:rPr>
          <w:b w:val="0"/>
        </w:rPr>
      </w:pPr>
      <w:r w:rsidRPr="00242650">
        <w:t>Оборудование:</w:t>
      </w:r>
      <w:r>
        <w:rPr>
          <w:i/>
        </w:rPr>
        <w:t xml:space="preserve"> </w:t>
      </w:r>
      <w:r w:rsidRPr="00242650">
        <w:rPr>
          <w:b w:val="0"/>
        </w:rPr>
        <w:t xml:space="preserve">палка (шест) длиной около </w:t>
      </w:r>
      <w:smartTag w:uri="urn:schemas-microsoft-com:office:smarttags" w:element="metricconverter">
        <w:smartTagPr>
          <w:attr w:name="ProductID" w:val="75 сантиметров"/>
        </w:smartTagPr>
        <w:r w:rsidRPr="00242650">
          <w:rPr>
            <w:b w:val="0"/>
          </w:rPr>
          <w:t>1 метра</w:t>
        </w:r>
      </w:smartTag>
      <w:r w:rsidRPr="00242650">
        <w:rPr>
          <w:b w:val="0"/>
        </w:rPr>
        <w:t xml:space="preserve">, установленная вертикально (на подставке); 2 источника света (лампы), установленные в </w:t>
      </w:r>
      <w:smartTag w:uri="urn:schemas-microsoft-com:office:smarttags" w:element="metricconverter">
        <w:smartTagPr>
          <w:attr w:name="ProductID" w:val="75 сантиметров"/>
        </w:smartTagPr>
        <w:r w:rsidRPr="00242650">
          <w:rPr>
            <w:b w:val="0"/>
          </w:rPr>
          <w:t>2 м</w:t>
        </w:r>
      </w:smartTag>
      <w:r w:rsidRPr="00242650">
        <w:rPr>
          <w:b w:val="0"/>
        </w:rPr>
        <w:t xml:space="preserve"> от палки на высоте </w:t>
      </w:r>
      <w:smartTag w:uri="urn:schemas-microsoft-com:office:smarttags" w:element="metricconverter">
        <w:smartTagPr>
          <w:attr w:name="ProductID" w:val="75 сантиметров"/>
        </w:smartTagPr>
        <w:r w:rsidRPr="00242650">
          <w:rPr>
            <w:b w:val="0"/>
          </w:rPr>
          <w:t>3 м</w:t>
        </w:r>
      </w:smartTag>
      <w:r w:rsidRPr="00242650">
        <w:rPr>
          <w:b w:val="0"/>
        </w:rPr>
        <w:t>, расстояние между лампами 1,0-</w:t>
      </w:r>
      <w:smartTag w:uri="urn:schemas-microsoft-com:office:smarttags" w:element="metricconverter">
        <w:smartTagPr>
          <w:attr w:name="ProductID" w:val="75 сантиметров"/>
        </w:smartTagPr>
        <w:r w:rsidRPr="00242650">
          <w:rPr>
            <w:b w:val="0"/>
          </w:rPr>
          <w:t>1,5 м</w:t>
        </w:r>
      </w:smartTag>
      <w:r w:rsidRPr="00242650">
        <w:rPr>
          <w:b w:val="0"/>
        </w:rPr>
        <w:t>.</w:t>
      </w:r>
    </w:p>
    <w:p w:rsidR="00321744" w:rsidRPr="00242650" w:rsidRDefault="00321744" w:rsidP="00970CF9">
      <w:pPr>
        <w:pStyle w:val="BodyText"/>
        <w:keepNext/>
        <w:spacing w:before="321"/>
        <w:ind w:left="110"/>
        <w:jc w:val="both"/>
        <w:rPr>
          <w:b w:val="0"/>
        </w:rPr>
      </w:pPr>
      <w:r w:rsidRPr="00242650">
        <w:rPr>
          <w:b w:val="0"/>
        </w:rPr>
        <w:t xml:space="preserve">Рекомендуется при установке источников света (ламп) их высоту и расстояние между ними выбирать таким образом, чтобы концы теней от палки были отчетливо видны на полу, и расстояние между ними было около </w:t>
      </w:r>
      <w:smartTag w:uri="urn:schemas-microsoft-com:office:smarttags" w:element="metricconverter">
        <w:smartTagPr>
          <w:attr w:name="ProductID" w:val="75 сантиметров"/>
        </w:smartTagPr>
        <w:r w:rsidRPr="00242650">
          <w:rPr>
            <w:b w:val="0"/>
          </w:rPr>
          <w:t>75 сантиметров</w:t>
        </w:r>
      </w:smartTag>
      <w:r w:rsidRPr="00242650">
        <w:rPr>
          <w:b w:val="0"/>
        </w:rPr>
        <w:t xml:space="preserve"> (ноги на ширине плеч).</w:t>
      </w:r>
    </w:p>
    <w:p w:rsidR="00321744" w:rsidRPr="00242650" w:rsidRDefault="00321744" w:rsidP="00970CF9">
      <w:pPr>
        <w:pStyle w:val="BodyText"/>
        <w:keepNext/>
        <w:spacing w:before="321"/>
        <w:ind w:left="110"/>
        <w:rPr>
          <w:iCs/>
        </w:rPr>
      </w:pPr>
      <w:r w:rsidRPr="00242650">
        <w:rPr>
          <w:iCs/>
        </w:rPr>
        <w:t>Алгоритм выполнения задания:</w:t>
      </w:r>
    </w:p>
    <w:p w:rsidR="00321744" w:rsidRPr="00242650" w:rsidRDefault="00321744" w:rsidP="00970CF9">
      <w:pPr>
        <w:pStyle w:val="BodyText"/>
        <w:keepNext/>
        <w:spacing w:before="321"/>
        <w:ind w:left="110"/>
        <w:jc w:val="both"/>
        <w:rPr>
          <w:b w:val="0"/>
        </w:rPr>
      </w:pPr>
      <w:r w:rsidRPr="00242650">
        <w:rPr>
          <w:b w:val="0"/>
        </w:rPr>
        <w:t>судья включает на 10-15 сек. сначала левую лампу, выключает, затем включает на 10-15 сек. правую лампу, выключает (имитация движения«солнца» по «небосводу»);</w:t>
      </w:r>
      <w:r>
        <w:rPr>
          <w:b w:val="0"/>
        </w:rPr>
        <w:t xml:space="preserve">  </w:t>
      </w:r>
      <w:r w:rsidRPr="00242650">
        <w:rPr>
          <w:b w:val="0"/>
        </w:rPr>
        <w:t>палка (шест) отбрасывает тени;</w:t>
      </w:r>
    </w:p>
    <w:p w:rsidR="00321744" w:rsidRPr="00242650" w:rsidRDefault="00321744" w:rsidP="00970CF9">
      <w:pPr>
        <w:pStyle w:val="BodyText"/>
        <w:keepNext/>
        <w:spacing w:before="321"/>
        <w:ind w:left="110"/>
        <w:jc w:val="both"/>
        <w:rPr>
          <w:b w:val="0"/>
        </w:rPr>
      </w:pPr>
      <w:r w:rsidRPr="00242650">
        <w:rPr>
          <w:b w:val="0"/>
        </w:rPr>
        <w:t>участник становится к лампам спиной, ставит носок левой ноги на окончание тени от палки при включении первой (левой) лампы, носок правой ноги ‒ на окончание тени от палки при включении второй (правой) лампы;</w:t>
      </w:r>
    </w:p>
    <w:p w:rsidR="00321744" w:rsidRDefault="00321744" w:rsidP="00970CF9">
      <w:pPr>
        <w:pStyle w:val="BodyText"/>
        <w:keepNext/>
        <w:spacing w:before="321"/>
        <w:ind w:left="110"/>
      </w:pPr>
      <w:r w:rsidRPr="00242650">
        <w:rPr>
          <w:b w:val="0"/>
        </w:rPr>
        <w:t>в таком положении участник стоит лицом на север.</w:t>
      </w:r>
      <w:r w:rsidRPr="00C01BB0">
        <w:t xml:space="preserve"> </w:t>
      </w:r>
    </w:p>
    <w:p w:rsidR="00321744" w:rsidRPr="00242650" w:rsidRDefault="00321744" w:rsidP="00970CF9">
      <w:pPr>
        <w:pStyle w:val="BodyText"/>
        <w:keepNext/>
        <w:spacing w:before="321"/>
        <w:ind w:left="110"/>
        <w:jc w:val="both"/>
        <w:rPr>
          <w:i/>
        </w:rPr>
      </w:pPr>
      <w:r w:rsidRPr="00C01BB0">
        <w:rPr>
          <w:b w:val="0"/>
        </w:rPr>
        <w:t>Максимальная оценка за правильно выполненное задание</w:t>
      </w:r>
      <w:r w:rsidRPr="00242650">
        <w:t xml:space="preserve"> – </w:t>
      </w:r>
      <w:r>
        <w:rPr>
          <w:i/>
        </w:rPr>
        <w:t>20</w:t>
      </w:r>
      <w:r w:rsidRPr="00242650">
        <w:rPr>
          <w:i/>
        </w:rPr>
        <w:t xml:space="preserve"> баллов</w:t>
      </w:r>
    </w:p>
    <w:p w:rsidR="00321744" w:rsidRPr="00242650" w:rsidRDefault="00321744" w:rsidP="00970CF9">
      <w:pPr>
        <w:pStyle w:val="BodyText"/>
        <w:keepNext/>
        <w:spacing w:before="321"/>
        <w:ind w:left="110"/>
      </w:pPr>
      <w:r w:rsidRPr="00242650">
        <w:t>Перечень оши</w:t>
      </w:r>
      <w:r>
        <w:t>б</w:t>
      </w:r>
      <w:r w:rsidRPr="00242650">
        <w:t>ок и погрешностей. Штрафы</w:t>
      </w:r>
    </w:p>
    <w:tbl>
      <w:tblPr>
        <w:tblW w:w="10597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8788"/>
        <w:gridCol w:w="1274"/>
      </w:tblGrid>
      <w:tr w:rsidR="00321744" w:rsidTr="00C01BB0">
        <w:trPr>
          <w:trHeight w:val="321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№</w:t>
            </w:r>
          </w:p>
        </w:tc>
        <w:tc>
          <w:tcPr>
            <w:tcW w:w="8788" w:type="dxa"/>
          </w:tcPr>
          <w:p w:rsidR="00321744" w:rsidRPr="00A0631E" w:rsidRDefault="00321744" w:rsidP="00970CF9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Перечень ошибок и </w:t>
            </w:r>
            <w:r w:rsidRPr="00A0631E">
              <w:rPr>
                <w:spacing w:val="-2"/>
                <w:sz w:val="28"/>
              </w:rPr>
              <w:t>погрешностей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ind w:left="108"/>
              <w:rPr>
                <w:sz w:val="28"/>
              </w:rPr>
            </w:pPr>
            <w:r w:rsidRPr="00A0631E">
              <w:rPr>
                <w:spacing w:val="-2"/>
                <w:sz w:val="28"/>
              </w:rPr>
              <w:t>Штраф</w:t>
            </w:r>
          </w:p>
        </w:tc>
      </w:tr>
      <w:tr w:rsidR="00321744" w:rsidTr="00C01BB0">
        <w:trPr>
          <w:trHeight w:val="321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1</w:t>
            </w:r>
          </w:p>
        </w:tc>
        <w:tc>
          <w:tcPr>
            <w:tcW w:w="8788" w:type="dxa"/>
          </w:tcPr>
          <w:p w:rsidR="00321744" w:rsidRPr="00C01BB0" w:rsidRDefault="00321744" w:rsidP="00970CF9">
            <w:pPr>
              <w:pStyle w:val="TableParagraph"/>
              <w:keepNext/>
              <w:ind w:left="105"/>
              <w:rPr>
                <w:sz w:val="28"/>
              </w:rPr>
            </w:pPr>
            <w:r w:rsidRPr="00C01BB0">
              <w:rPr>
                <w:bCs/>
                <w:sz w:val="28"/>
                <w:szCs w:val="28"/>
              </w:rPr>
              <w:t>участник стоит лицом на запад или на восток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321744" w:rsidTr="00C01BB0">
        <w:trPr>
          <w:trHeight w:val="323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2</w:t>
            </w:r>
          </w:p>
        </w:tc>
        <w:tc>
          <w:tcPr>
            <w:tcW w:w="8788" w:type="dxa"/>
          </w:tcPr>
          <w:p w:rsidR="00321744" w:rsidRPr="00C01BB0" w:rsidRDefault="00321744" w:rsidP="00970CF9">
            <w:pPr>
              <w:pStyle w:val="TableParagraph"/>
              <w:keepNext/>
              <w:spacing w:line="304" w:lineRule="exact"/>
              <w:ind w:left="105"/>
              <w:rPr>
                <w:sz w:val="28"/>
              </w:rPr>
            </w:pPr>
            <w:r w:rsidRPr="00C01BB0">
              <w:rPr>
                <w:bCs/>
                <w:sz w:val="28"/>
                <w:szCs w:val="28"/>
              </w:rPr>
              <w:t>участник стоит лицом на юг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</w:tr>
      <w:tr w:rsidR="00321744" w:rsidTr="00C01BB0">
        <w:trPr>
          <w:trHeight w:val="321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3</w:t>
            </w:r>
          </w:p>
        </w:tc>
        <w:tc>
          <w:tcPr>
            <w:tcW w:w="8788" w:type="dxa"/>
          </w:tcPr>
          <w:p w:rsidR="00321744" w:rsidRPr="00A0631E" w:rsidRDefault="00321744" w:rsidP="00970CF9">
            <w:pPr>
              <w:pStyle w:val="TableParagraph"/>
              <w:keepNext/>
              <w:ind w:left="105"/>
              <w:rPr>
                <w:sz w:val="28"/>
              </w:rPr>
            </w:pPr>
            <w:r>
              <w:rPr>
                <w:sz w:val="28"/>
              </w:rPr>
              <w:t>Отказ от выполнения задания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ind w:left="13" w:right="1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321744" w:rsidTr="00C01BB0">
        <w:trPr>
          <w:trHeight w:val="323"/>
        </w:trPr>
        <w:tc>
          <w:tcPr>
            <w:tcW w:w="9323" w:type="dxa"/>
            <w:gridSpan w:val="2"/>
          </w:tcPr>
          <w:p w:rsidR="00321744" w:rsidRPr="00A0631E" w:rsidRDefault="00321744" w:rsidP="00970CF9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A0631E">
              <w:rPr>
                <w:sz w:val="28"/>
              </w:rPr>
              <w:t xml:space="preserve">Сумма штрафных </w:t>
            </w:r>
            <w:r w:rsidRPr="00A0631E">
              <w:rPr>
                <w:spacing w:val="-2"/>
                <w:sz w:val="28"/>
              </w:rPr>
              <w:t>баллов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  <w:tr w:rsidR="00321744" w:rsidTr="00C01BB0">
        <w:trPr>
          <w:trHeight w:val="321"/>
        </w:trPr>
        <w:tc>
          <w:tcPr>
            <w:tcW w:w="9323" w:type="dxa"/>
            <w:gridSpan w:val="2"/>
          </w:tcPr>
          <w:p w:rsidR="00321744" w:rsidRPr="00A0631E" w:rsidRDefault="00321744" w:rsidP="00970CF9">
            <w:pPr>
              <w:pStyle w:val="TableParagraph"/>
              <w:keepNext/>
              <w:tabs>
                <w:tab w:val="left" w:pos="5532"/>
              </w:tabs>
              <w:rPr>
                <w:sz w:val="28"/>
              </w:rPr>
            </w:pPr>
            <w:r w:rsidRPr="00A0631E">
              <w:rPr>
                <w:sz w:val="28"/>
              </w:rPr>
              <w:t xml:space="preserve">Оценка задания с учетом штрафных </w:t>
            </w:r>
            <w:r w:rsidRPr="00A0631E">
              <w:rPr>
                <w:spacing w:val="-2"/>
                <w:sz w:val="28"/>
              </w:rPr>
              <w:t>баллов</w:t>
            </w:r>
            <w:r w:rsidRPr="00A0631E">
              <w:rPr>
                <w:sz w:val="28"/>
              </w:rPr>
              <w:tab/>
              <w:t xml:space="preserve">(не менее </w:t>
            </w:r>
            <w:r w:rsidRPr="00A0631E">
              <w:rPr>
                <w:spacing w:val="-5"/>
                <w:sz w:val="28"/>
              </w:rPr>
              <w:t>0)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</w:tbl>
    <w:p w:rsidR="00321744" w:rsidRDefault="00321744" w:rsidP="00970CF9">
      <w:pPr>
        <w:pStyle w:val="BodyText"/>
        <w:keepNext/>
        <w:spacing w:before="321"/>
      </w:pPr>
      <w:r>
        <w:t>Задание 3</w:t>
      </w:r>
      <w:r>
        <w:rPr>
          <w:spacing w:val="-5"/>
        </w:rPr>
        <w:t>.</w:t>
      </w:r>
    </w:p>
    <w:p w:rsidR="00321744" w:rsidRDefault="00321744" w:rsidP="00970CF9">
      <w:pPr>
        <w:pStyle w:val="BodyText"/>
        <w:keepNext/>
        <w:spacing w:before="51" w:line="276" w:lineRule="auto"/>
        <w:jc w:val="both"/>
      </w:pPr>
      <w:r>
        <w:t>Вязание узлов. По карточке – заданию с ситуационной задачей завязать узел. Контрольное время – 1 мин.</w:t>
      </w:r>
    </w:p>
    <w:p w:rsidR="00321744" w:rsidRDefault="00321744" w:rsidP="00970CF9">
      <w:pPr>
        <w:keepNext/>
        <w:spacing w:line="276" w:lineRule="auto"/>
        <w:ind w:left="220" w:right="2031"/>
        <w:rPr>
          <w:b/>
          <w:sz w:val="28"/>
        </w:rPr>
      </w:pPr>
      <w:r>
        <w:rPr>
          <w:sz w:val="28"/>
        </w:rPr>
        <w:t xml:space="preserve">Условия: Перечень узлов определяется жюри олимпиады Максимальная оценка - </w:t>
      </w:r>
      <w:r>
        <w:rPr>
          <w:b/>
          <w:sz w:val="28"/>
        </w:rPr>
        <w:t>25 баллов.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8788"/>
        <w:gridCol w:w="1274"/>
      </w:tblGrid>
      <w:tr w:rsidR="00321744" w:rsidTr="00A0631E">
        <w:trPr>
          <w:trHeight w:val="321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№</w:t>
            </w:r>
          </w:p>
        </w:tc>
        <w:tc>
          <w:tcPr>
            <w:tcW w:w="8788" w:type="dxa"/>
          </w:tcPr>
          <w:p w:rsidR="00321744" w:rsidRPr="00A0631E" w:rsidRDefault="00321744" w:rsidP="00970CF9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Перечень ошибок и </w:t>
            </w:r>
            <w:r w:rsidRPr="00A0631E">
              <w:rPr>
                <w:spacing w:val="-2"/>
                <w:sz w:val="28"/>
              </w:rPr>
              <w:t>погрешностей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ind w:left="108"/>
              <w:rPr>
                <w:sz w:val="28"/>
              </w:rPr>
            </w:pPr>
            <w:r w:rsidRPr="00A0631E">
              <w:rPr>
                <w:spacing w:val="-2"/>
                <w:sz w:val="28"/>
              </w:rPr>
              <w:t>Штраф</w:t>
            </w:r>
          </w:p>
        </w:tc>
      </w:tr>
      <w:tr w:rsidR="00321744" w:rsidTr="00A0631E">
        <w:trPr>
          <w:trHeight w:val="321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1</w:t>
            </w:r>
          </w:p>
        </w:tc>
        <w:tc>
          <w:tcPr>
            <w:tcW w:w="8788" w:type="dxa"/>
          </w:tcPr>
          <w:p w:rsidR="00321744" w:rsidRPr="00A0631E" w:rsidRDefault="00321744" w:rsidP="00970CF9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Отсутствие контрольного </w:t>
            </w:r>
            <w:r w:rsidRPr="00A0631E">
              <w:rPr>
                <w:spacing w:val="-4"/>
                <w:sz w:val="28"/>
              </w:rPr>
              <w:t>узла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ind w:left="13"/>
              <w:jc w:val="center"/>
              <w:rPr>
                <w:sz w:val="28"/>
              </w:rPr>
            </w:pPr>
            <w:r w:rsidRPr="00A0631E">
              <w:rPr>
                <w:spacing w:val="-5"/>
                <w:sz w:val="28"/>
              </w:rPr>
              <w:t>10</w:t>
            </w:r>
          </w:p>
        </w:tc>
      </w:tr>
      <w:tr w:rsidR="00321744" w:rsidTr="00A0631E">
        <w:trPr>
          <w:trHeight w:val="323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2</w:t>
            </w:r>
          </w:p>
        </w:tc>
        <w:tc>
          <w:tcPr>
            <w:tcW w:w="8788" w:type="dxa"/>
          </w:tcPr>
          <w:p w:rsidR="00321744" w:rsidRPr="00A0631E" w:rsidRDefault="00321744" w:rsidP="00970CF9">
            <w:pPr>
              <w:pStyle w:val="TableParagraph"/>
              <w:keepNext/>
              <w:spacing w:line="304" w:lineRule="exact"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Перекручены пряди в </w:t>
            </w:r>
            <w:r w:rsidRPr="00A0631E">
              <w:rPr>
                <w:spacing w:val="-4"/>
                <w:sz w:val="28"/>
              </w:rPr>
              <w:t>узле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spacing w:line="304" w:lineRule="exact"/>
              <w:ind w:left="13"/>
              <w:jc w:val="center"/>
              <w:rPr>
                <w:sz w:val="28"/>
              </w:rPr>
            </w:pPr>
            <w:r w:rsidRPr="00A0631E">
              <w:rPr>
                <w:spacing w:val="-5"/>
                <w:sz w:val="28"/>
              </w:rPr>
              <w:t>10</w:t>
            </w:r>
          </w:p>
        </w:tc>
      </w:tr>
      <w:tr w:rsidR="00321744" w:rsidTr="00A0631E">
        <w:trPr>
          <w:trHeight w:val="321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3</w:t>
            </w:r>
          </w:p>
        </w:tc>
        <w:tc>
          <w:tcPr>
            <w:tcW w:w="8788" w:type="dxa"/>
          </w:tcPr>
          <w:p w:rsidR="00321744" w:rsidRPr="00A0631E" w:rsidRDefault="00321744" w:rsidP="00970CF9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Неправильно завязан </w:t>
            </w:r>
            <w:r w:rsidRPr="00A0631E">
              <w:rPr>
                <w:spacing w:val="-4"/>
                <w:sz w:val="28"/>
              </w:rPr>
              <w:t>узел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ind w:left="13" w:right="1"/>
              <w:jc w:val="center"/>
              <w:rPr>
                <w:sz w:val="28"/>
              </w:rPr>
            </w:pPr>
            <w:r w:rsidRPr="00A0631E">
              <w:rPr>
                <w:spacing w:val="-5"/>
                <w:sz w:val="28"/>
              </w:rPr>
              <w:t>25</w:t>
            </w:r>
          </w:p>
        </w:tc>
      </w:tr>
      <w:tr w:rsidR="00321744" w:rsidTr="00A0631E">
        <w:trPr>
          <w:trHeight w:val="321"/>
        </w:trPr>
        <w:tc>
          <w:tcPr>
            <w:tcW w:w="535" w:type="dxa"/>
          </w:tcPr>
          <w:p w:rsidR="00321744" w:rsidRPr="00A0631E" w:rsidRDefault="00321744" w:rsidP="00970CF9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4</w:t>
            </w:r>
          </w:p>
        </w:tc>
        <w:tc>
          <w:tcPr>
            <w:tcW w:w="8788" w:type="dxa"/>
          </w:tcPr>
          <w:p w:rsidR="00321744" w:rsidRPr="00A0631E" w:rsidRDefault="00321744" w:rsidP="00970CF9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Завязан не тот </w:t>
            </w:r>
            <w:r w:rsidRPr="00A0631E">
              <w:rPr>
                <w:spacing w:val="-4"/>
                <w:sz w:val="28"/>
              </w:rPr>
              <w:t>узел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ind w:left="13"/>
              <w:jc w:val="center"/>
              <w:rPr>
                <w:sz w:val="28"/>
              </w:rPr>
            </w:pPr>
            <w:r w:rsidRPr="00A0631E">
              <w:rPr>
                <w:spacing w:val="-5"/>
                <w:sz w:val="28"/>
              </w:rPr>
              <w:t>25</w:t>
            </w:r>
          </w:p>
        </w:tc>
      </w:tr>
      <w:tr w:rsidR="00321744" w:rsidTr="00A0631E">
        <w:trPr>
          <w:trHeight w:val="323"/>
        </w:trPr>
        <w:tc>
          <w:tcPr>
            <w:tcW w:w="9323" w:type="dxa"/>
            <w:gridSpan w:val="2"/>
          </w:tcPr>
          <w:p w:rsidR="00321744" w:rsidRPr="00A0631E" w:rsidRDefault="00321744" w:rsidP="00970CF9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A0631E">
              <w:rPr>
                <w:sz w:val="28"/>
              </w:rPr>
              <w:t xml:space="preserve">Сумма штрафных </w:t>
            </w:r>
            <w:r w:rsidRPr="00A0631E">
              <w:rPr>
                <w:spacing w:val="-2"/>
                <w:sz w:val="28"/>
              </w:rPr>
              <w:t>баллов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  <w:tr w:rsidR="00321744" w:rsidTr="00A0631E">
        <w:trPr>
          <w:trHeight w:val="321"/>
        </w:trPr>
        <w:tc>
          <w:tcPr>
            <w:tcW w:w="9323" w:type="dxa"/>
            <w:gridSpan w:val="2"/>
          </w:tcPr>
          <w:p w:rsidR="00321744" w:rsidRPr="00A0631E" w:rsidRDefault="00321744" w:rsidP="00970CF9">
            <w:pPr>
              <w:pStyle w:val="TableParagraph"/>
              <w:keepNext/>
              <w:tabs>
                <w:tab w:val="left" w:pos="5532"/>
              </w:tabs>
              <w:rPr>
                <w:sz w:val="28"/>
              </w:rPr>
            </w:pPr>
            <w:r w:rsidRPr="00A0631E">
              <w:rPr>
                <w:sz w:val="28"/>
              </w:rPr>
              <w:t xml:space="preserve">Оценка задания с учетом штрафных </w:t>
            </w:r>
            <w:r w:rsidRPr="00A0631E">
              <w:rPr>
                <w:spacing w:val="-2"/>
                <w:sz w:val="28"/>
              </w:rPr>
              <w:t>баллов</w:t>
            </w:r>
            <w:r w:rsidRPr="00A0631E">
              <w:rPr>
                <w:sz w:val="28"/>
              </w:rPr>
              <w:tab/>
              <w:t xml:space="preserve">(не менее </w:t>
            </w:r>
            <w:r w:rsidRPr="00A0631E">
              <w:rPr>
                <w:spacing w:val="-5"/>
                <w:sz w:val="28"/>
              </w:rPr>
              <w:t>0)</w:t>
            </w:r>
          </w:p>
        </w:tc>
        <w:tc>
          <w:tcPr>
            <w:tcW w:w="1274" w:type="dxa"/>
          </w:tcPr>
          <w:p w:rsidR="00321744" w:rsidRPr="00A0631E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</w:tbl>
    <w:p w:rsidR="00321744" w:rsidRPr="00DC3B53" w:rsidRDefault="00321744" w:rsidP="00970CF9">
      <w:pPr>
        <w:pStyle w:val="BodyText"/>
        <w:keepNext/>
        <w:spacing w:before="321"/>
        <w:ind w:left="660" w:right="160"/>
        <w:jc w:val="both"/>
      </w:pPr>
      <w:r w:rsidRPr="00DC3B53">
        <w:t xml:space="preserve">Задание </w:t>
      </w:r>
      <w:r>
        <w:t>4</w:t>
      </w:r>
      <w:r w:rsidRPr="00DC3B53">
        <w:rPr>
          <w:spacing w:val="-5"/>
        </w:rPr>
        <w:t>.</w:t>
      </w:r>
    </w:p>
    <w:p w:rsidR="00321744" w:rsidRPr="00DC3B53" w:rsidRDefault="00321744" w:rsidP="00970CF9">
      <w:pPr>
        <w:pStyle w:val="Heading1"/>
        <w:spacing w:before="1"/>
        <w:ind w:left="660" w:right="160"/>
        <w:jc w:val="both"/>
        <w:rPr>
          <w:rFonts w:ascii="Times New Roman" w:hAnsi="Times New Roman" w:cs="Times New Roman"/>
          <w:sz w:val="28"/>
          <w:szCs w:val="28"/>
        </w:rPr>
      </w:pPr>
      <w:r w:rsidRPr="00DC3B53">
        <w:rPr>
          <w:rFonts w:ascii="Times New Roman" w:hAnsi="Times New Roman" w:cs="Times New Roman"/>
          <w:sz w:val="28"/>
          <w:szCs w:val="28"/>
        </w:rPr>
        <w:t>Надевание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общевойскового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защитного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комплекта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(ОЗК) на незаражённой местности</w:t>
      </w:r>
    </w:p>
    <w:p w:rsidR="00321744" w:rsidRPr="00DC3B53" w:rsidRDefault="00321744" w:rsidP="00970CF9">
      <w:pPr>
        <w:pStyle w:val="BodyText"/>
        <w:keepNext/>
        <w:tabs>
          <w:tab w:val="left" w:pos="2132"/>
          <w:tab w:val="left" w:pos="3135"/>
          <w:tab w:val="left" w:pos="4852"/>
          <w:tab w:val="left" w:pos="5705"/>
          <w:tab w:val="left" w:pos="6742"/>
          <w:tab w:val="left" w:pos="7181"/>
          <w:tab w:val="left" w:pos="8380"/>
        </w:tabs>
        <w:spacing w:before="114" w:line="242" w:lineRule="auto"/>
        <w:ind w:left="660" w:right="160"/>
        <w:jc w:val="both"/>
        <w:rPr>
          <w:b w:val="0"/>
        </w:rPr>
      </w:pPr>
      <w:r w:rsidRPr="00DC3B53">
        <w:rPr>
          <w:b w:val="0"/>
          <w:spacing w:val="-2"/>
        </w:rPr>
        <w:t>Оборудование</w:t>
      </w:r>
      <w:r>
        <w:rPr>
          <w:b w:val="0"/>
        </w:rPr>
        <w:t xml:space="preserve"> </w:t>
      </w:r>
      <w:r w:rsidRPr="00DC3B53">
        <w:rPr>
          <w:b w:val="0"/>
          <w:spacing w:val="-2"/>
        </w:rPr>
        <w:t>этапа:</w:t>
      </w:r>
      <w:r>
        <w:rPr>
          <w:b w:val="0"/>
        </w:rPr>
        <w:t xml:space="preserve"> </w:t>
      </w:r>
      <w:r w:rsidRPr="00DC3B53">
        <w:rPr>
          <w:b w:val="0"/>
          <w:spacing w:val="-2"/>
        </w:rPr>
        <w:t>противогазы</w:t>
      </w:r>
      <w:r w:rsidRPr="00DC3B53">
        <w:rPr>
          <w:b w:val="0"/>
        </w:rPr>
        <w:tab/>
      </w:r>
      <w:r w:rsidRPr="00DC3B53">
        <w:rPr>
          <w:b w:val="0"/>
          <w:spacing w:val="-4"/>
        </w:rPr>
        <w:t>ГП–5</w:t>
      </w:r>
      <w:r w:rsidRPr="00DC3B53">
        <w:rPr>
          <w:b w:val="0"/>
        </w:rPr>
        <w:tab/>
      </w:r>
      <w:r w:rsidRPr="00DC3B53">
        <w:rPr>
          <w:b w:val="0"/>
          <w:spacing w:val="-2"/>
        </w:rPr>
        <w:t>(ГП–7)</w:t>
      </w:r>
      <w:r w:rsidRPr="00DC3B53">
        <w:rPr>
          <w:b w:val="0"/>
        </w:rPr>
        <w:tab/>
      </w:r>
      <w:r w:rsidRPr="00DC3B53">
        <w:rPr>
          <w:b w:val="0"/>
          <w:spacing w:val="-6"/>
        </w:rPr>
        <w:t>(у</w:t>
      </w:r>
      <w:r>
        <w:rPr>
          <w:b w:val="0"/>
          <w:spacing w:val="-6"/>
        </w:rPr>
        <w:t xml:space="preserve"> </w:t>
      </w:r>
      <w:r w:rsidRPr="00DC3B53">
        <w:rPr>
          <w:b w:val="0"/>
          <w:spacing w:val="-2"/>
        </w:rPr>
        <w:t>каждого</w:t>
      </w:r>
      <w:r>
        <w:rPr>
          <w:b w:val="0"/>
          <w:spacing w:val="-2"/>
        </w:rPr>
        <w:t xml:space="preserve"> </w:t>
      </w:r>
      <w:r w:rsidRPr="00DC3B53">
        <w:rPr>
          <w:b w:val="0"/>
          <w:spacing w:val="-2"/>
        </w:rPr>
        <w:t>участника),</w:t>
      </w:r>
      <w:r>
        <w:rPr>
          <w:b w:val="0"/>
          <w:spacing w:val="-2"/>
        </w:rPr>
        <w:t xml:space="preserve"> </w:t>
      </w:r>
      <w:r w:rsidRPr="00DC3B53">
        <w:rPr>
          <w:b w:val="0"/>
        </w:rPr>
        <w:t>общевойсковые защитные комплекты (ОЗК) разных размеров.</w:t>
      </w:r>
    </w:p>
    <w:p w:rsidR="00321744" w:rsidRPr="00DC3B53" w:rsidRDefault="00321744" w:rsidP="00970CF9">
      <w:pPr>
        <w:pStyle w:val="BodyText"/>
        <w:keepNext/>
        <w:spacing w:before="116"/>
        <w:ind w:left="660" w:right="160"/>
        <w:jc w:val="both"/>
        <w:rPr>
          <w:b w:val="0"/>
        </w:rPr>
      </w:pPr>
      <w:r w:rsidRPr="00DC3B53">
        <w:rPr>
          <w:b w:val="0"/>
        </w:rPr>
        <w:t>Условия: по команде члена жюри участник за отведённое</w:t>
      </w:r>
      <w:r w:rsidRPr="00DC3B53">
        <w:rPr>
          <w:b w:val="0"/>
          <w:spacing w:val="-3"/>
        </w:rPr>
        <w:t xml:space="preserve"> </w:t>
      </w:r>
      <w:r w:rsidRPr="00DC3B53">
        <w:rPr>
          <w:b w:val="0"/>
        </w:rPr>
        <w:t>время</w:t>
      </w:r>
      <w:r w:rsidRPr="00DC3B53">
        <w:rPr>
          <w:b w:val="0"/>
          <w:spacing w:val="-2"/>
        </w:rPr>
        <w:t xml:space="preserve"> </w:t>
      </w:r>
      <w:r w:rsidRPr="00DC3B53">
        <w:rPr>
          <w:b w:val="0"/>
        </w:rPr>
        <w:t>должен надеть защитные чулки и плащ в виде комбинезона, надеть противогаз.</w:t>
      </w:r>
    </w:p>
    <w:p w:rsidR="00321744" w:rsidRPr="00DC3B53" w:rsidRDefault="00321744" w:rsidP="00970CF9">
      <w:pPr>
        <w:pStyle w:val="Heading1"/>
        <w:ind w:left="660" w:right="160"/>
        <w:jc w:val="both"/>
        <w:rPr>
          <w:rFonts w:ascii="Times New Roman" w:hAnsi="Times New Roman" w:cs="Times New Roman"/>
          <w:sz w:val="28"/>
          <w:szCs w:val="28"/>
        </w:rPr>
      </w:pPr>
      <w:r w:rsidRPr="00DC3B53">
        <w:rPr>
          <w:rFonts w:ascii="Times New Roman" w:hAnsi="Times New Roman" w:cs="Times New Roman"/>
          <w:sz w:val="28"/>
          <w:szCs w:val="28"/>
        </w:rPr>
        <w:t>Алгоритм</w:t>
      </w:r>
      <w:r w:rsidRPr="00DC3B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выполнения</w:t>
      </w:r>
      <w:r w:rsidRPr="00DC3B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pacing w:val="-2"/>
          <w:sz w:val="28"/>
          <w:szCs w:val="28"/>
        </w:rPr>
        <w:t>задания</w:t>
      </w:r>
    </w:p>
    <w:p w:rsidR="00321744" w:rsidRPr="00DC3B53" w:rsidRDefault="00321744" w:rsidP="00970CF9">
      <w:pPr>
        <w:keepNext/>
        <w:spacing w:before="115"/>
        <w:ind w:left="660" w:right="16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По команде члена жюри «Защитный комплект – НАДЕТЬ, ГАЗЫ» участник приступает к надеванию ОЗК в виде комбинезона: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spacing w:before="121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снимает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сумку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с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противогазом;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spacing w:before="120"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вынимает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защитные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чулки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и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перчатки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из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чехла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разворачивает</w:t>
      </w:r>
      <w:r w:rsidRPr="00DC3B53">
        <w:rPr>
          <w:spacing w:val="-5"/>
          <w:sz w:val="28"/>
          <w:szCs w:val="28"/>
        </w:rPr>
        <w:t xml:space="preserve"> их;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  <w:tab w:val="left" w:pos="1708"/>
          <w:tab w:val="left" w:pos="3214"/>
          <w:tab w:val="left" w:pos="4118"/>
          <w:tab w:val="left" w:pos="5159"/>
          <w:tab w:val="left" w:pos="6149"/>
          <w:tab w:val="left" w:pos="7935"/>
          <w:tab w:val="left" w:pos="8559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pacing w:val="-2"/>
          <w:sz w:val="28"/>
          <w:szCs w:val="28"/>
        </w:rPr>
        <w:t>надевает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защитные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чулки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поверх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обуви,</w:t>
      </w:r>
      <w:r>
        <w:rPr>
          <w:spacing w:val="-2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застёгивает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все</w:t>
      </w:r>
      <w:r>
        <w:rPr>
          <w:spacing w:val="-4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 xml:space="preserve">хлястики, </w:t>
      </w:r>
      <w:r w:rsidRPr="00DC3B53">
        <w:rPr>
          <w:sz w:val="28"/>
          <w:szCs w:val="28"/>
        </w:rPr>
        <w:t>подвязывает тесёмки к поясному ремню;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spacing w:line="321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защитный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в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рукава;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11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центральные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отверстия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центральный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шпенёк</w:t>
      </w:r>
      <w:r w:rsidRPr="00DC3B53">
        <w:rPr>
          <w:spacing w:val="-16"/>
          <w:sz w:val="28"/>
          <w:szCs w:val="28"/>
        </w:rPr>
        <w:t xml:space="preserve"> </w:t>
      </w:r>
      <w:r w:rsidRPr="00DC3B53">
        <w:rPr>
          <w:sz w:val="28"/>
          <w:szCs w:val="28"/>
        </w:rPr>
        <w:t>сначала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правой, а затем левой полой плаща и закрепляет их закрепкой;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73"/>
          <w:tab w:val="left" w:pos="1430"/>
        </w:tabs>
        <w:spacing w:before="2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полы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шпеньки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так,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чтобы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левая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обхватывала левую ногу, а правая – правую</w:t>
      </w:r>
      <w:r w:rsidRPr="00DC3B53">
        <w:rPr>
          <w:color w:val="3A4255"/>
          <w:sz w:val="28"/>
          <w:szCs w:val="28"/>
        </w:rPr>
        <w:t>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404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держатели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двух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шпеньков,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расположенные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ниже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центрального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шпенька, закрепляет закрепками;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0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боковые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хлястики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шпеньки,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обернув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их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предварительно вокруг ног под коленями;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полы</w:t>
      </w:r>
      <w:r w:rsidRPr="00DC3B53">
        <w:rPr>
          <w:spacing w:val="-10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плаща,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оставив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незастёгнутыми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два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верхних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шпенька;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поверх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сумку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для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противогаза;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92"/>
          <w:tab w:val="left" w:pos="1430"/>
          <w:tab w:val="left" w:pos="2079"/>
          <w:tab w:val="left" w:pos="3397"/>
          <w:tab w:val="left" w:pos="3893"/>
          <w:tab w:val="left" w:pos="4866"/>
          <w:tab w:val="left" w:pos="5225"/>
          <w:tab w:val="left" w:pos="6980"/>
          <w:tab w:val="left" w:pos="7601"/>
          <w:tab w:val="left" w:pos="8733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pacing w:val="-2"/>
          <w:sz w:val="28"/>
          <w:szCs w:val="28"/>
        </w:rPr>
        <w:t>накидывает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капюшон</w:t>
      </w:r>
      <w:r>
        <w:rPr>
          <w:sz w:val="28"/>
          <w:szCs w:val="28"/>
        </w:rPr>
        <w:t xml:space="preserve"> </w:t>
      </w:r>
      <w:r w:rsidRPr="00DC3B53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голову</w:t>
      </w:r>
      <w:r>
        <w:rPr>
          <w:sz w:val="28"/>
          <w:szCs w:val="28"/>
        </w:rPr>
        <w:t xml:space="preserve"> </w:t>
      </w:r>
      <w:r w:rsidRPr="00DC3B53">
        <w:rPr>
          <w:spacing w:val="-10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застёгивает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верхних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шпенька</w:t>
      </w:r>
      <w:r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защитного плаща;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spacing w:line="321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защитные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перчатки;</w:t>
      </w:r>
    </w:p>
    <w:p w:rsidR="00321744" w:rsidRPr="00DC3B53" w:rsidRDefault="00321744" w:rsidP="00970CF9">
      <w:pPr>
        <w:pStyle w:val="ListParagraph"/>
        <w:keepNext/>
        <w:numPr>
          <w:ilvl w:val="0"/>
          <w:numId w:val="5"/>
        </w:numPr>
        <w:tabs>
          <w:tab w:val="left" w:pos="323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петли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низах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рукавов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большие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пальцы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поверх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перчаток.</w:t>
      </w:r>
    </w:p>
    <w:p w:rsidR="00321744" w:rsidRPr="00DC3B53" w:rsidRDefault="00321744" w:rsidP="00970CF9">
      <w:pPr>
        <w:keepNext/>
        <w:tabs>
          <w:tab w:val="left" w:pos="1430"/>
        </w:tabs>
        <w:spacing w:before="122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Контрольное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время: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девушки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–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5</w:t>
      </w:r>
      <w:r w:rsidRPr="00DC3B53">
        <w:rPr>
          <w:spacing w:val="-1"/>
          <w:sz w:val="28"/>
          <w:szCs w:val="28"/>
        </w:rPr>
        <w:t xml:space="preserve"> </w:t>
      </w:r>
      <w:r w:rsidRPr="00DC3B53">
        <w:rPr>
          <w:sz w:val="28"/>
          <w:szCs w:val="28"/>
        </w:rPr>
        <w:t>мин.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50</w:t>
      </w:r>
      <w:r w:rsidRPr="00DC3B53"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сек.,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юноши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–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5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мин.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50</w:t>
      </w:r>
      <w:r w:rsidRPr="00DC3B53">
        <w:rPr>
          <w:spacing w:val="-1"/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сек.</w:t>
      </w:r>
    </w:p>
    <w:p w:rsidR="00321744" w:rsidRPr="00DC3B53" w:rsidRDefault="00321744" w:rsidP="00970CF9">
      <w:pPr>
        <w:keepNext/>
        <w:spacing w:before="120"/>
        <w:ind w:left="660" w:right="16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Оценка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задания.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Максимальная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оценка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</w:t>
      </w:r>
      <w:r w:rsidRPr="00DC3B53">
        <w:rPr>
          <w:spacing w:val="31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правильно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выполненное</w:t>
      </w:r>
      <w:r w:rsidRPr="00DC3B53">
        <w:rPr>
          <w:spacing w:val="31"/>
          <w:sz w:val="28"/>
          <w:szCs w:val="28"/>
        </w:rPr>
        <w:t xml:space="preserve"> </w:t>
      </w:r>
      <w:r w:rsidRPr="00DC3B53">
        <w:rPr>
          <w:sz w:val="28"/>
          <w:szCs w:val="28"/>
        </w:rPr>
        <w:t>задание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pacing w:val="-10"/>
          <w:sz w:val="28"/>
          <w:szCs w:val="28"/>
        </w:rPr>
        <w:t>–</w:t>
      </w:r>
    </w:p>
    <w:p w:rsidR="00321744" w:rsidRPr="00DC3B53" w:rsidRDefault="00321744" w:rsidP="00970CF9">
      <w:pPr>
        <w:keepNext/>
        <w:ind w:left="660" w:right="160"/>
        <w:jc w:val="both"/>
        <w:rPr>
          <w:sz w:val="28"/>
          <w:szCs w:val="28"/>
        </w:rPr>
      </w:pPr>
      <w:r>
        <w:rPr>
          <w:i/>
          <w:sz w:val="28"/>
          <w:szCs w:val="28"/>
        </w:rPr>
        <w:t>30</w:t>
      </w:r>
      <w:r w:rsidRPr="00DC3B53">
        <w:rPr>
          <w:i/>
          <w:sz w:val="28"/>
          <w:szCs w:val="28"/>
        </w:rPr>
        <w:t xml:space="preserve"> </w:t>
      </w:r>
      <w:r w:rsidRPr="00DC3B53">
        <w:rPr>
          <w:i/>
          <w:spacing w:val="-2"/>
          <w:sz w:val="28"/>
          <w:szCs w:val="28"/>
        </w:rPr>
        <w:t>баллов</w:t>
      </w:r>
      <w:r w:rsidRPr="00DC3B53">
        <w:rPr>
          <w:spacing w:val="-2"/>
          <w:sz w:val="28"/>
          <w:szCs w:val="28"/>
        </w:rPr>
        <w:t>.</w:t>
      </w:r>
    </w:p>
    <w:p w:rsidR="00321744" w:rsidRPr="00DC3B53" w:rsidRDefault="00321744" w:rsidP="00970CF9">
      <w:pPr>
        <w:pStyle w:val="BodyText"/>
        <w:keepNext/>
        <w:ind w:left="660" w:right="160"/>
        <w:rPr>
          <w:b w:val="0"/>
        </w:rPr>
      </w:pPr>
    </w:p>
    <w:tbl>
      <w:tblPr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7903"/>
        <w:gridCol w:w="1323"/>
      </w:tblGrid>
      <w:tr w:rsidR="00321744" w:rsidRPr="00DC3B53" w:rsidTr="005F3804">
        <w:trPr>
          <w:trHeight w:val="378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№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Штраф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(баллы)</w:t>
            </w:r>
          </w:p>
        </w:tc>
      </w:tr>
      <w:tr w:rsidR="00321744" w:rsidRPr="00DC3B53" w:rsidTr="005F3804">
        <w:trPr>
          <w:trHeight w:val="60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1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надет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капюшон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321744" w:rsidRPr="00DC3B53" w:rsidTr="005F3804">
        <w:trPr>
          <w:trHeight w:val="378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Перчатки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заправлены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рукава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(за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каждую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ошибку)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321744" w:rsidRPr="00DC3B53" w:rsidTr="005F3804">
        <w:trPr>
          <w:trHeight w:val="378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Перекос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шлем-маски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противогаза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321744" w:rsidRPr="00DC3B53" w:rsidTr="005F3804">
        <w:trPr>
          <w:trHeight w:val="700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 застёгнуты шпеньки на плаще и чулках (за</w:t>
            </w:r>
            <w:r w:rsidRPr="00DC3B53">
              <w:rPr>
                <w:spacing w:val="-2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 xml:space="preserve">каждую </w:t>
            </w:r>
            <w:r w:rsidRPr="00DC3B53">
              <w:rPr>
                <w:spacing w:val="-2"/>
                <w:sz w:val="28"/>
                <w:szCs w:val="28"/>
              </w:rPr>
              <w:t>ошибку)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321744" w:rsidRPr="00DC3B53" w:rsidTr="005F3804">
        <w:trPr>
          <w:trHeight w:val="376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Неправильно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застёгнуты</w:t>
            </w:r>
            <w:r w:rsidRPr="00DC3B53">
              <w:rPr>
                <w:spacing w:val="-9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борта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плаща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10</w:t>
            </w:r>
          </w:p>
        </w:tc>
      </w:tr>
      <w:tr w:rsidR="00321744" w:rsidRPr="00DC3B53" w:rsidTr="005F3804">
        <w:trPr>
          <w:trHeight w:val="378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подвязаны</w:t>
            </w:r>
            <w:r w:rsidRPr="00DC3B53">
              <w:rPr>
                <w:spacing w:val="-2"/>
                <w:sz w:val="28"/>
                <w:szCs w:val="28"/>
              </w:rPr>
              <w:t xml:space="preserve"> тесёмки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321744" w:rsidRPr="00DC3B53" w:rsidTr="005F3804">
        <w:trPr>
          <w:trHeight w:val="700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закреплены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закрепками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держатели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шпеньков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(за каждую ошибку)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</w:tr>
      <w:tr w:rsidR="00321744" w:rsidRPr="00DC3B53" w:rsidTr="005F3804">
        <w:trPr>
          <w:trHeight w:val="60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 xml:space="preserve">При надевании защитного комплекта в виде комбинезона противогазная сумка не надета поверх </w:t>
            </w:r>
            <w:r w:rsidRPr="00DC3B53">
              <w:rPr>
                <w:spacing w:val="-2"/>
                <w:sz w:val="28"/>
                <w:szCs w:val="28"/>
              </w:rPr>
              <w:t>плаща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</w:tr>
      <w:tr w:rsidR="00321744" w:rsidRPr="00DC3B53" w:rsidTr="005F3804">
        <w:trPr>
          <w:trHeight w:val="60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tabs>
                <w:tab w:val="left" w:pos="724"/>
                <w:tab w:val="left" w:pos="2552"/>
                <w:tab w:val="left" w:pos="5235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6"/>
                <w:sz w:val="28"/>
                <w:szCs w:val="28"/>
              </w:rPr>
              <w:t>Не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соблюдалась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последовательность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выполнения задания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15</w:t>
            </w:r>
          </w:p>
        </w:tc>
      </w:tr>
      <w:tr w:rsidR="00321744" w:rsidRPr="00DC3B53" w:rsidTr="005F3804">
        <w:trPr>
          <w:trHeight w:val="376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Защитный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комплект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надет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виде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комбинезона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</w:t>
            </w:r>
          </w:p>
        </w:tc>
      </w:tr>
      <w:tr w:rsidR="00321744" w:rsidRPr="00DC3B53" w:rsidTr="005F3804">
        <w:trPr>
          <w:trHeight w:val="378"/>
        </w:trPr>
        <w:tc>
          <w:tcPr>
            <w:tcW w:w="567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11.</w:t>
            </w:r>
          </w:p>
        </w:tc>
        <w:tc>
          <w:tcPr>
            <w:tcW w:w="790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Задание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выполнялось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</w:t>
            </w:r>
          </w:p>
        </w:tc>
      </w:tr>
      <w:tr w:rsidR="00321744" w:rsidRPr="00DC3B53" w:rsidTr="005F3804">
        <w:trPr>
          <w:trHeight w:val="378"/>
        </w:trPr>
        <w:tc>
          <w:tcPr>
            <w:tcW w:w="8470" w:type="dxa"/>
            <w:gridSpan w:val="2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Сумма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штрафных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баллов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321744" w:rsidRPr="00DC3B53" w:rsidTr="005F3804">
        <w:trPr>
          <w:trHeight w:val="60"/>
        </w:trPr>
        <w:tc>
          <w:tcPr>
            <w:tcW w:w="8470" w:type="dxa"/>
            <w:gridSpan w:val="2"/>
          </w:tcPr>
          <w:p w:rsidR="00321744" w:rsidRPr="00DC3B53" w:rsidRDefault="00321744" w:rsidP="00970CF9">
            <w:pPr>
              <w:pStyle w:val="TableParagraph"/>
              <w:keepNext/>
              <w:tabs>
                <w:tab w:val="left" w:pos="2276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Оценка</w:t>
            </w:r>
            <w:r w:rsidRPr="00DC3B53">
              <w:rPr>
                <w:spacing w:val="-7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задания</w:t>
            </w:r>
            <w:r w:rsidRPr="00DC3B53">
              <w:rPr>
                <w:spacing w:val="-9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с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учётом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штрафных</w:t>
            </w:r>
            <w:r w:rsidRPr="00DC3B53">
              <w:rPr>
                <w:spacing w:val="-7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баллов</w:t>
            </w:r>
          </w:p>
        </w:tc>
        <w:tc>
          <w:tcPr>
            <w:tcW w:w="1323" w:type="dxa"/>
          </w:tcPr>
          <w:p w:rsidR="00321744" w:rsidRPr="00DC3B53" w:rsidRDefault="00321744" w:rsidP="00970CF9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321744" w:rsidRPr="00DC3B53" w:rsidRDefault="00321744" w:rsidP="00970CF9">
      <w:pPr>
        <w:keepNext/>
        <w:ind w:left="660" w:right="160"/>
        <w:rPr>
          <w:sz w:val="28"/>
          <w:szCs w:val="28"/>
        </w:rPr>
      </w:pPr>
    </w:p>
    <w:p w:rsidR="00321744" w:rsidRPr="00DC3B53" w:rsidRDefault="00321744" w:rsidP="00970CF9">
      <w:pPr>
        <w:keepNext/>
        <w:ind w:left="660" w:right="160"/>
        <w:rPr>
          <w:sz w:val="28"/>
          <w:szCs w:val="28"/>
        </w:rPr>
      </w:pPr>
    </w:p>
    <w:p w:rsidR="00321744" w:rsidRPr="00DC3B53" w:rsidRDefault="00321744" w:rsidP="00970CF9">
      <w:pPr>
        <w:pStyle w:val="BodyText"/>
        <w:keepNext/>
        <w:spacing w:before="47" w:line="278" w:lineRule="auto"/>
        <w:ind w:left="660" w:right="160"/>
        <w:rPr>
          <w:b w:val="0"/>
        </w:rPr>
      </w:pPr>
    </w:p>
    <w:sectPr w:rsidR="00321744" w:rsidRPr="00DC3B53" w:rsidSect="002E43F8">
      <w:headerReference w:type="default" r:id="rId7"/>
      <w:pgSz w:w="11910" w:h="16840"/>
      <w:pgMar w:top="1020" w:right="580" w:bottom="280" w:left="500" w:header="72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744" w:rsidRDefault="00321744" w:rsidP="002E43F8">
      <w:r>
        <w:separator/>
      </w:r>
    </w:p>
  </w:endnote>
  <w:endnote w:type="continuationSeparator" w:id="0">
    <w:p w:rsidR="00321744" w:rsidRDefault="00321744" w:rsidP="002E4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744" w:rsidRDefault="00321744" w:rsidP="002E43F8">
      <w:r>
        <w:separator/>
      </w:r>
    </w:p>
  </w:footnote>
  <w:footnote w:type="continuationSeparator" w:id="0">
    <w:p w:rsidR="00321744" w:rsidRDefault="00321744" w:rsidP="002E4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744" w:rsidRDefault="00321744">
    <w:pPr>
      <w:pStyle w:val="BodyText"/>
      <w:spacing w:line="14" w:lineRule="auto"/>
      <w:ind w:left="0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4846"/>
    <w:multiLevelType w:val="hybridMultilevel"/>
    <w:tmpl w:val="FFFFFFFF"/>
    <w:lvl w:ilvl="0" w:tplc="ADFAFD7C">
      <w:start w:val="1"/>
      <w:numFmt w:val="decimal"/>
      <w:lvlText w:val="%1."/>
      <w:lvlJc w:val="left"/>
      <w:pPr>
        <w:ind w:left="10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CFC710A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hint="default"/>
        <w:b w:val="0"/>
        <w:i w:val="0"/>
        <w:spacing w:val="0"/>
        <w:w w:val="100"/>
        <w:sz w:val="24"/>
      </w:rPr>
    </w:lvl>
    <w:lvl w:ilvl="2" w:tplc="1F1E06F6">
      <w:numFmt w:val="bullet"/>
      <w:lvlText w:val="•"/>
      <w:lvlJc w:val="left"/>
      <w:pPr>
        <w:ind w:left="2226" w:hanging="140"/>
      </w:pPr>
      <w:rPr>
        <w:rFonts w:hint="default"/>
      </w:rPr>
    </w:lvl>
    <w:lvl w:ilvl="3" w:tplc="8EB09332">
      <w:numFmt w:val="bullet"/>
      <w:lvlText w:val="•"/>
      <w:lvlJc w:val="left"/>
      <w:pPr>
        <w:ind w:left="3289" w:hanging="140"/>
      </w:pPr>
      <w:rPr>
        <w:rFonts w:hint="default"/>
      </w:rPr>
    </w:lvl>
    <w:lvl w:ilvl="4" w:tplc="629421A6">
      <w:numFmt w:val="bullet"/>
      <w:lvlText w:val="•"/>
      <w:lvlJc w:val="left"/>
      <w:pPr>
        <w:ind w:left="4352" w:hanging="140"/>
      </w:pPr>
      <w:rPr>
        <w:rFonts w:hint="default"/>
      </w:rPr>
    </w:lvl>
    <w:lvl w:ilvl="5" w:tplc="63C62578">
      <w:numFmt w:val="bullet"/>
      <w:lvlText w:val="•"/>
      <w:lvlJc w:val="left"/>
      <w:pPr>
        <w:ind w:left="5415" w:hanging="140"/>
      </w:pPr>
      <w:rPr>
        <w:rFonts w:hint="default"/>
      </w:rPr>
    </w:lvl>
    <w:lvl w:ilvl="6" w:tplc="C58E905E">
      <w:numFmt w:val="bullet"/>
      <w:lvlText w:val="•"/>
      <w:lvlJc w:val="left"/>
      <w:pPr>
        <w:ind w:left="6478" w:hanging="140"/>
      </w:pPr>
      <w:rPr>
        <w:rFonts w:hint="default"/>
      </w:rPr>
    </w:lvl>
    <w:lvl w:ilvl="7" w:tplc="E38E3E86">
      <w:numFmt w:val="bullet"/>
      <w:lvlText w:val="•"/>
      <w:lvlJc w:val="left"/>
      <w:pPr>
        <w:ind w:left="7541" w:hanging="140"/>
      </w:pPr>
      <w:rPr>
        <w:rFonts w:hint="default"/>
      </w:rPr>
    </w:lvl>
    <w:lvl w:ilvl="8" w:tplc="2A5A2BC2">
      <w:numFmt w:val="bullet"/>
      <w:lvlText w:val="•"/>
      <w:lvlJc w:val="left"/>
      <w:pPr>
        <w:ind w:left="8604" w:hanging="140"/>
      </w:pPr>
      <w:rPr>
        <w:rFonts w:hint="default"/>
      </w:rPr>
    </w:lvl>
  </w:abstractNum>
  <w:abstractNum w:abstractNumId="1">
    <w:nsid w:val="28446461"/>
    <w:multiLevelType w:val="hybridMultilevel"/>
    <w:tmpl w:val="FFFFFFFF"/>
    <w:lvl w:ilvl="0" w:tplc="398070C6">
      <w:start w:val="1"/>
      <w:numFmt w:val="decimal"/>
      <w:lvlText w:val="%1."/>
      <w:lvlJc w:val="left"/>
      <w:pPr>
        <w:ind w:left="100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D234ABEA">
      <w:numFmt w:val="bullet"/>
      <w:lvlText w:val=""/>
      <w:lvlJc w:val="left"/>
      <w:pPr>
        <w:ind w:left="919" w:hanging="192"/>
      </w:pPr>
      <w:rPr>
        <w:rFonts w:ascii="Symbol" w:eastAsia="Times New Roman" w:hAnsi="Symbol" w:hint="default"/>
        <w:b w:val="0"/>
        <w:i w:val="0"/>
        <w:spacing w:val="0"/>
        <w:w w:val="100"/>
        <w:sz w:val="24"/>
      </w:rPr>
    </w:lvl>
    <w:lvl w:ilvl="2" w:tplc="D7CC24FE">
      <w:numFmt w:val="bullet"/>
      <w:lvlText w:val="•"/>
      <w:lvlJc w:val="left"/>
      <w:pPr>
        <w:ind w:left="2010" w:hanging="192"/>
      </w:pPr>
      <w:rPr>
        <w:rFonts w:hint="default"/>
      </w:rPr>
    </w:lvl>
    <w:lvl w:ilvl="3" w:tplc="866C5F6A">
      <w:numFmt w:val="bullet"/>
      <w:lvlText w:val="•"/>
      <w:lvlJc w:val="left"/>
      <w:pPr>
        <w:ind w:left="3100" w:hanging="192"/>
      </w:pPr>
      <w:rPr>
        <w:rFonts w:hint="default"/>
      </w:rPr>
    </w:lvl>
    <w:lvl w:ilvl="4" w:tplc="C12EA33A">
      <w:numFmt w:val="bullet"/>
      <w:lvlText w:val="•"/>
      <w:lvlJc w:val="left"/>
      <w:pPr>
        <w:ind w:left="4190" w:hanging="192"/>
      </w:pPr>
      <w:rPr>
        <w:rFonts w:hint="default"/>
      </w:rPr>
    </w:lvl>
    <w:lvl w:ilvl="5" w:tplc="886CFE48">
      <w:numFmt w:val="bullet"/>
      <w:lvlText w:val="•"/>
      <w:lvlJc w:val="left"/>
      <w:pPr>
        <w:ind w:left="5280" w:hanging="192"/>
      </w:pPr>
      <w:rPr>
        <w:rFonts w:hint="default"/>
      </w:rPr>
    </w:lvl>
    <w:lvl w:ilvl="6" w:tplc="A4444878">
      <w:numFmt w:val="bullet"/>
      <w:lvlText w:val="•"/>
      <w:lvlJc w:val="left"/>
      <w:pPr>
        <w:ind w:left="6370" w:hanging="192"/>
      </w:pPr>
      <w:rPr>
        <w:rFonts w:hint="default"/>
      </w:rPr>
    </w:lvl>
    <w:lvl w:ilvl="7" w:tplc="A3AC998E">
      <w:numFmt w:val="bullet"/>
      <w:lvlText w:val="•"/>
      <w:lvlJc w:val="left"/>
      <w:pPr>
        <w:ind w:left="7460" w:hanging="192"/>
      </w:pPr>
      <w:rPr>
        <w:rFonts w:hint="default"/>
      </w:rPr>
    </w:lvl>
    <w:lvl w:ilvl="8" w:tplc="5EF8A92C">
      <w:numFmt w:val="bullet"/>
      <w:lvlText w:val="•"/>
      <w:lvlJc w:val="left"/>
      <w:pPr>
        <w:ind w:left="8550" w:hanging="192"/>
      </w:pPr>
      <w:rPr>
        <w:rFonts w:hint="default"/>
      </w:rPr>
    </w:lvl>
  </w:abstractNum>
  <w:abstractNum w:abstractNumId="2">
    <w:nsid w:val="563F6B03"/>
    <w:multiLevelType w:val="multilevel"/>
    <w:tmpl w:val="53928C10"/>
    <w:lvl w:ilvl="0">
      <w:start w:val="2"/>
      <w:numFmt w:val="decimal"/>
      <w:lvlText w:val="%1"/>
      <w:lvlJc w:val="left"/>
      <w:pPr>
        <w:ind w:left="122" w:hanging="54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" w:hanging="54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073" w:hanging="543"/>
      </w:pPr>
      <w:rPr>
        <w:rFonts w:hint="default"/>
      </w:rPr>
    </w:lvl>
    <w:lvl w:ilvl="3">
      <w:numFmt w:val="bullet"/>
      <w:lvlText w:val="•"/>
      <w:lvlJc w:val="left"/>
      <w:pPr>
        <w:ind w:left="3049" w:hanging="543"/>
      </w:pPr>
      <w:rPr>
        <w:rFonts w:hint="default"/>
      </w:rPr>
    </w:lvl>
    <w:lvl w:ilvl="4">
      <w:numFmt w:val="bullet"/>
      <w:lvlText w:val="•"/>
      <w:lvlJc w:val="left"/>
      <w:pPr>
        <w:ind w:left="4026" w:hanging="543"/>
      </w:pPr>
      <w:rPr>
        <w:rFonts w:hint="default"/>
      </w:rPr>
    </w:lvl>
    <w:lvl w:ilvl="5">
      <w:numFmt w:val="bullet"/>
      <w:lvlText w:val="•"/>
      <w:lvlJc w:val="left"/>
      <w:pPr>
        <w:ind w:left="5003" w:hanging="543"/>
      </w:pPr>
      <w:rPr>
        <w:rFonts w:hint="default"/>
      </w:rPr>
    </w:lvl>
    <w:lvl w:ilvl="6">
      <w:numFmt w:val="bullet"/>
      <w:lvlText w:val="•"/>
      <w:lvlJc w:val="left"/>
      <w:pPr>
        <w:ind w:left="5979" w:hanging="543"/>
      </w:pPr>
      <w:rPr>
        <w:rFonts w:hint="default"/>
      </w:rPr>
    </w:lvl>
    <w:lvl w:ilvl="7">
      <w:numFmt w:val="bullet"/>
      <w:lvlText w:val="•"/>
      <w:lvlJc w:val="left"/>
      <w:pPr>
        <w:ind w:left="6956" w:hanging="543"/>
      </w:pPr>
      <w:rPr>
        <w:rFonts w:hint="default"/>
      </w:rPr>
    </w:lvl>
    <w:lvl w:ilvl="8">
      <w:numFmt w:val="bullet"/>
      <w:lvlText w:val="•"/>
      <w:lvlJc w:val="left"/>
      <w:pPr>
        <w:ind w:left="7933" w:hanging="543"/>
      </w:pPr>
      <w:rPr>
        <w:rFonts w:hint="default"/>
      </w:rPr>
    </w:lvl>
  </w:abstractNum>
  <w:abstractNum w:abstractNumId="3">
    <w:nsid w:val="5C2A041D"/>
    <w:multiLevelType w:val="hybridMultilevel"/>
    <w:tmpl w:val="FFFFFFFF"/>
    <w:lvl w:ilvl="0" w:tplc="EBAA7AC4">
      <w:numFmt w:val="bullet"/>
      <w:lvlText w:val="–"/>
      <w:lvlJc w:val="left"/>
      <w:pPr>
        <w:ind w:left="112" w:hanging="212"/>
      </w:pPr>
      <w:rPr>
        <w:rFonts w:ascii="Times New Roman" w:eastAsia="Times New Roman" w:hAnsi="Times New Roman" w:hint="default"/>
        <w:spacing w:val="0"/>
        <w:w w:val="100"/>
      </w:rPr>
    </w:lvl>
    <w:lvl w:ilvl="1" w:tplc="0C2A2728"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6F80E7DC"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7B46A040"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4252BA34"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FBC8B312"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2C8416D0"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86D0804E"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CF408508"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4">
    <w:nsid w:val="66297A6F"/>
    <w:multiLevelType w:val="hybridMultilevel"/>
    <w:tmpl w:val="FFFFFFFF"/>
    <w:lvl w:ilvl="0" w:tplc="A3662AA0">
      <w:start w:val="1"/>
      <w:numFmt w:val="decimal"/>
      <w:lvlText w:val="%1."/>
      <w:lvlJc w:val="left"/>
      <w:pPr>
        <w:ind w:left="10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810E83B8">
      <w:numFmt w:val="bullet"/>
      <w:lvlText w:val="-"/>
      <w:lvlJc w:val="left"/>
      <w:pPr>
        <w:ind w:left="806" w:hanging="140"/>
      </w:pPr>
      <w:rPr>
        <w:rFonts w:ascii="Times New Roman" w:eastAsia="Times New Roman" w:hAnsi="Times New Roman" w:hint="default"/>
        <w:b w:val="0"/>
        <w:i w:val="0"/>
        <w:spacing w:val="0"/>
        <w:w w:val="100"/>
        <w:sz w:val="24"/>
      </w:rPr>
    </w:lvl>
    <w:lvl w:ilvl="2" w:tplc="C5F25904">
      <w:numFmt w:val="bullet"/>
      <w:lvlText w:val="•"/>
      <w:lvlJc w:val="left"/>
      <w:pPr>
        <w:ind w:left="1903" w:hanging="140"/>
      </w:pPr>
      <w:rPr>
        <w:rFonts w:hint="default"/>
      </w:rPr>
    </w:lvl>
    <w:lvl w:ilvl="3" w:tplc="55865F7C">
      <w:numFmt w:val="bullet"/>
      <w:lvlText w:val="•"/>
      <w:lvlJc w:val="left"/>
      <w:pPr>
        <w:ind w:left="3006" w:hanging="140"/>
      </w:pPr>
      <w:rPr>
        <w:rFonts w:hint="default"/>
      </w:rPr>
    </w:lvl>
    <w:lvl w:ilvl="4" w:tplc="9DA0A788">
      <w:numFmt w:val="bullet"/>
      <w:lvlText w:val="•"/>
      <w:lvlJc w:val="left"/>
      <w:pPr>
        <w:ind w:left="4110" w:hanging="140"/>
      </w:pPr>
      <w:rPr>
        <w:rFonts w:hint="default"/>
      </w:rPr>
    </w:lvl>
    <w:lvl w:ilvl="5" w:tplc="B23632F4">
      <w:numFmt w:val="bullet"/>
      <w:lvlText w:val="•"/>
      <w:lvlJc w:val="left"/>
      <w:pPr>
        <w:ind w:left="5213" w:hanging="140"/>
      </w:pPr>
      <w:rPr>
        <w:rFonts w:hint="default"/>
      </w:rPr>
    </w:lvl>
    <w:lvl w:ilvl="6" w:tplc="20A2597A">
      <w:numFmt w:val="bullet"/>
      <w:lvlText w:val="•"/>
      <w:lvlJc w:val="left"/>
      <w:pPr>
        <w:ind w:left="6317" w:hanging="140"/>
      </w:pPr>
      <w:rPr>
        <w:rFonts w:hint="default"/>
      </w:rPr>
    </w:lvl>
    <w:lvl w:ilvl="7" w:tplc="353CA4FA">
      <w:numFmt w:val="bullet"/>
      <w:lvlText w:val="•"/>
      <w:lvlJc w:val="left"/>
      <w:pPr>
        <w:ind w:left="7420" w:hanging="140"/>
      </w:pPr>
      <w:rPr>
        <w:rFonts w:hint="default"/>
      </w:rPr>
    </w:lvl>
    <w:lvl w:ilvl="8" w:tplc="9C96AB44">
      <w:numFmt w:val="bullet"/>
      <w:lvlText w:val="•"/>
      <w:lvlJc w:val="left"/>
      <w:pPr>
        <w:ind w:left="8524" w:hanging="1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3F8"/>
    <w:rsid w:val="000C760A"/>
    <w:rsid w:val="00117D74"/>
    <w:rsid w:val="001232BF"/>
    <w:rsid w:val="0013342B"/>
    <w:rsid w:val="00173839"/>
    <w:rsid w:val="001E039E"/>
    <w:rsid w:val="00242650"/>
    <w:rsid w:val="002B4A22"/>
    <w:rsid w:val="002E43F8"/>
    <w:rsid w:val="002E5912"/>
    <w:rsid w:val="00301B76"/>
    <w:rsid w:val="00321744"/>
    <w:rsid w:val="0038150A"/>
    <w:rsid w:val="003A7A11"/>
    <w:rsid w:val="003B2697"/>
    <w:rsid w:val="0040140C"/>
    <w:rsid w:val="004E7493"/>
    <w:rsid w:val="00557EB9"/>
    <w:rsid w:val="005F3804"/>
    <w:rsid w:val="00754118"/>
    <w:rsid w:val="0077553A"/>
    <w:rsid w:val="0080762C"/>
    <w:rsid w:val="00891B72"/>
    <w:rsid w:val="008948E1"/>
    <w:rsid w:val="008C5705"/>
    <w:rsid w:val="008F744E"/>
    <w:rsid w:val="0097094E"/>
    <w:rsid w:val="00970CF9"/>
    <w:rsid w:val="00A0631E"/>
    <w:rsid w:val="00A77FFD"/>
    <w:rsid w:val="00AB564F"/>
    <w:rsid w:val="00AF4FFD"/>
    <w:rsid w:val="00AF7730"/>
    <w:rsid w:val="00BA1981"/>
    <w:rsid w:val="00BB5CFD"/>
    <w:rsid w:val="00C01BB0"/>
    <w:rsid w:val="00C749D3"/>
    <w:rsid w:val="00CB5D10"/>
    <w:rsid w:val="00D11121"/>
    <w:rsid w:val="00DC3B53"/>
    <w:rsid w:val="00E27BFB"/>
    <w:rsid w:val="00E61B8B"/>
    <w:rsid w:val="00EE2B19"/>
    <w:rsid w:val="00F1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3F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C3B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locked/>
    <w:rsid w:val="000C760A"/>
    <w:pPr>
      <w:spacing w:before="77"/>
      <w:ind w:left="667"/>
      <w:jc w:val="both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locked/>
    <w:rsid w:val="000C760A"/>
    <w:pPr>
      <w:spacing w:before="5"/>
      <w:ind w:left="667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2E43F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2E43F8"/>
    <w:pPr>
      <w:ind w:left="220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2E43F8"/>
  </w:style>
  <w:style w:type="paragraph" w:customStyle="1" w:styleId="TableParagraph">
    <w:name w:val="Table Paragraph"/>
    <w:basedOn w:val="Normal"/>
    <w:uiPriority w:val="99"/>
    <w:rsid w:val="002E43F8"/>
    <w:pPr>
      <w:spacing w:line="301" w:lineRule="exact"/>
      <w:ind w:left="107"/>
    </w:pPr>
  </w:style>
  <w:style w:type="paragraph" w:styleId="Header">
    <w:name w:val="header"/>
    <w:basedOn w:val="Normal"/>
    <w:link w:val="HeaderChar"/>
    <w:uiPriority w:val="99"/>
    <w:semiHidden/>
    <w:rsid w:val="00891B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1B72"/>
    <w:rPr>
      <w:rFonts w:ascii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semiHidden/>
    <w:rsid w:val="00891B7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1B72"/>
    <w:rPr>
      <w:rFonts w:ascii="Times New Roman" w:hAnsi="Times New Roman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9709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094E"/>
    <w:rPr>
      <w:rFonts w:ascii="Tahoma" w:hAnsi="Tahoma" w:cs="Tahoma"/>
      <w:sz w:val="16"/>
      <w:szCs w:val="16"/>
      <w:lang w:val="ru-RU"/>
    </w:rPr>
  </w:style>
  <w:style w:type="character" w:customStyle="1" w:styleId="fontstyle01">
    <w:name w:val="fontstyle01"/>
    <w:basedOn w:val="DefaultParagraphFont"/>
    <w:uiPriority w:val="99"/>
    <w:rsid w:val="00E27BFB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basedOn w:val="DefaultParagraphFont"/>
    <w:uiPriority w:val="99"/>
    <w:rsid w:val="00E27BFB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5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3</Pages>
  <Words>708</Words>
  <Characters>4036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17</cp:revision>
  <cp:lastPrinted>2023-11-30T04:38:00Z</cp:lastPrinted>
  <dcterms:created xsi:type="dcterms:W3CDTF">2023-11-29T11:07:00Z</dcterms:created>
  <dcterms:modified xsi:type="dcterms:W3CDTF">2024-11-23T11:47:00Z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  <property fmtid="{D5CDD505-2E9C-101B-9397-08002B2CF9AE}" pid="3" name="Producer">
    <vt:lpwstr>Microsoft® Office Word 2007</vt:lpwstr>
  </property>
</Properties>
</file>